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F7CBF" w:rsidRDefault="00FF7CBF" w:rsidP="00FF7CB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Christopher PATERYK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fl.1478)</w:t>
      </w:r>
    </w:p>
    <w:p w:rsidR="00FF7CBF" w:rsidRDefault="00FF7CBF" w:rsidP="00FF7CB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York.</w:t>
      </w:r>
    </w:p>
    <w:p w:rsidR="00FF7CBF" w:rsidRDefault="00FF7CBF" w:rsidP="00FF7CB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F7CBF" w:rsidRDefault="00FF7CBF" w:rsidP="00FF7CB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F7CBF" w:rsidRDefault="00FF7CBF" w:rsidP="00FF7CB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6 Oct.1478</w:t>
      </w:r>
      <w:r>
        <w:rPr>
          <w:rFonts w:ascii="Times New Roman" w:hAnsi="Times New Roman" w:cs="Times New Roman"/>
          <w:sz w:val="24"/>
          <w:szCs w:val="24"/>
        </w:rPr>
        <w:tab/>
        <w:t xml:space="preserve">Richard </w:t>
      </w:r>
      <w:proofErr w:type="spellStart"/>
      <w:r>
        <w:rPr>
          <w:rFonts w:ascii="Times New Roman" w:hAnsi="Times New Roman" w:cs="Times New Roman"/>
          <w:sz w:val="24"/>
          <w:szCs w:val="24"/>
        </w:rPr>
        <w:t>Wryght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of York, weaver(q.v.), brought a plaint of debt against him</w:t>
      </w:r>
    </w:p>
    <w:p w:rsidR="00FF7CBF" w:rsidRDefault="00FF7CBF" w:rsidP="00FF7CB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at York Sheriffs’ Court.</w:t>
      </w:r>
    </w:p>
    <w:p w:rsidR="00FF7CBF" w:rsidRDefault="00FF7CBF" w:rsidP="00FF7CB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(“Sheriffs’ Court Books of the City of York” </w:t>
      </w:r>
      <w:proofErr w:type="spellStart"/>
      <w:r>
        <w:rPr>
          <w:rFonts w:ascii="Times New Roman" w:hAnsi="Times New Roman" w:cs="Times New Roman"/>
          <w:sz w:val="24"/>
          <w:szCs w:val="24"/>
        </w:rPr>
        <w:t>P.</w:t>
      </w:r>
      <w:proofErr w:type="gramStart"/>
      <w:r>
        <w:rPr>
          <w:rFonts w:ascii="Times New Roman" w:hAnsi="Times New Roman" w:cs="Times New Roman"/>
          <w:sz w:val="24"/>
          <w:szCs w:val="24"/>
        </w:rPr>
        <w:t>M.Stell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p.11)</w:t>
      </w:r>
    </w:p>
    <w:p w:rsidR="00FF7CBF" w:rsidRDefault="00FF7CBF" w:rsidP="00FF7CB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F7CBF" w:rsidRDefault="00FF7CBF" w:rsidP="00FF7CB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F7CBF" w:rsidRDefault="00FF7CBF" w:rsidP="00FF7CB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 January 2018</w:t>
      </w:r>
    </w:p>
    <w:p w:rsidR="006B2F86" w:rsidRPr="00E71FC3" w:rsidRDefault="00FF7CBF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F7CBF" w:rsidRDefault="00FF7CBF" w:rsidP="00E71FC3">
      <w:pPr>
        <w:spacing w:after="0" w:line="240" w:lineRule="auto"/>
      </w:pPr>
      <w:r>
        <w:separator/>
      </w:r>
    </w:p>
  </w:endnote>
  <w:endnote w:type="continuationSeparator" w:id="0">
    <w:p w:rsidR="00FF7CBF" w:rsidRDefault="00FF7CBF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F7CBF" w:rsidRDefault="00FF7CBF" w:rsidP="00E71FC3">
      <w:pPr>
        <w:spacing w:after="0" w:line="240" w:lineRule="auto"/>
      </w:pPr>
      <w:r>
        <w:separator/>
      </w:r>
    </w:p>
  </w:footnote>
  <w:footnote w:type="continuationSeparator" w:id="0">
    <w:p w:rsidR="00FF7CBF" w:rsidRDefault="00FF7CBF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7CBF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  <w:rsid w:val="00FF7C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5566E38-7D5C-44C4-B292-549597810E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FF7CBF"/>
    <w:pPr>
      <w:spacing w:after="200" w:line="276" w:lineRule="auto"/>
    </w:pPr>
    <w:rPr>
      <w:rFonts w:asciiTheme="minorHAnsi" w:hAnsiTheme="minorHAnsi" w:cstheme="min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36</Words>
  <Characters>206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2018-01-19T22:32:00Z</dcterms:created>
  <dcterms:modified xsi:type="dcterms:W3CDTF">2018-01-19T22:33:00Z</dcterms:modified>
</cp:coreProperties>
</file>